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E6A21" w14:textId="77777777" w:rsidR="00E90C89" w:rsidRPr="00E90C89" w:rsidRDefault="00E90C89" w:rsidP="00E90C8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E90C8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Henry JOHNSON</w:t>
      </w:r>
      <w:r w:rsidRPr="00E90C8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 w:rsidRPr="00E90C8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E90C8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568A4549" w14:textId="77777777" w:rsidR="00E90C89" w:rsidRPr="00E90C89" w:rsidRDefault="00E90C89" w:rsidP="00E90C8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E90C8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 w:rsidRPr="00E90C8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Raskall</w:t>
      </w:r>
      <w:proofErr w:type="spellEnd"/>
      <w:r w:rsidRPr="00E90C8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, Yorkshire. </w:t>
      </w:r>
      <w:proofErr w:type="spellStart"/>
      <w:r w:rsidRPr="00E90C8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Cartwight</w:t>
      </w:r>
      <w:proofErr w:type="spellEnd"/>
      <w:r w:rsidRPr="00E90C8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.</w:t>
      </w:r>
    </w:p>
    <w:p w14:paraId="1190DE6F" w14:textId="77777777" w:rsidR="00E90C89" w:rsidRPr="00E90C89" w:rsidRDefault="00E90C89" w:rsidP="00E90C8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DB204CA" w14:textId="77777777" w:rsidR="00E90C89" w:rsidRPr="00E90C89" w:rsidRDefault="00E90C89" w:rsidP="00E90C8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16EA9A0" w14:textId="77777777" w:rsidR="00E90C89" w:rsidRPr="00E90C89" w:rsidRDefault="00E90C89" w:rsidP="00E90C8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E90C8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 w:rsidRPr="00E90C8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Edward Laurens(q.v.) brought a plaint of trespass and assault against him</w:t>
      </w:r>
    </w:p>
    <w:p w14:paraId="7D6E3CDB" w14:textId="77777777" w:rsidR="00E90C89" w:rsidRPr="00E90C89" w:rsidRDefault="00E90C89" w:rsidP="00E90C8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E90C8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E90C8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and John </w:t>
      </w:r>
      <w:proofErr w:type="spellStart"/>
      <w:r w:rsidRPr="00E90C8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Plommer</w:t>
      </w:r>
      <w:proofErr w:type="spellEnd"/>
      <w:r w:rsidRPr="00E90C8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 w:rsidRPr="00E90C8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Raskall</w:t>
      </w:r>
      <w:proofErr w:type="spellEnd"/>
      <w:r w:rsidRPr="00E90C8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(q.v.).</w:t>
      </w:r>
    </w:p>
    <w:p w14:paraId="0921A6AE" w14:textId="77777777" w:rsidR="00E90C89" w:rsidRPr="00E90C89" w:rsidRDefault="00E90C89" w:rsidP="00E90C8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E90C8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E90C8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E90C89"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E90C89">
          <w:rPr>
            <w:rStyle w:val="Hyperlink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http://aalt.law.uh.edu/Indices/CP40Indices/CP40no883Pl.htm</w:t>
        </w:r>
      </w:hyperlink>
      <w:r w:rsidRPr="00E90C8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)</w:t>
      </w:r>
    </w:p>
    <w:p w14:paraId="6B042445" w14:textId="77777777" w:rsidR="00E90C89" w:rsidRPr="00E90C89" w:rsidRDefault="00E90C89" w:rsidP="00E90C8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8F05AB6" w14:textId="77777777" w:rsidR="00E90C89" w:rsidRPr="00E90C89" w:rsidRDefault="00E90C89" w:rsidP="00E90C8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7D4C478" w14:textId="77777777" w:rsidR="00E90C89" w:rsidRPr="00E90C89" w:rsidRDefault="00E90C89" w:rsidP="00E90C8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E90C8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6 July 2021</w:t>
      </w:r>
    </w:p>
    <w:p w14:paraId="5A218BD8" w14:textId="77777777" w:rsidR="00BA00AB" w:rsidRPr="00E90C8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90C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261FE" w14:textId="77777777" w:rsidR="00E90C89" w:rsidRDefault="00E90C89" w:rsidP="009139A6">
      <w:r>
        <w:separator/>
      </w:r>
    </w:p>
  </w:endnote>
  <w:endnote w:type="continuationSeparator" w:id="0">
    <w:p w14:paraId="1B8BEA88" w14:textId="77777777" w:rsidR="00E90C89" w:rsidRDefault="00E90C8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83E6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D3AB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C739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EB50F" w14:textId="77777777" w:rsidR="00E90C89" w:rsidRDefault="00E90C89" w:rsidP="009139A6">
      <w:r>
        <w:separator/>
      </w:r>
    </w:p>
  </w:footnote>
  <w:footnote w:type="continuationSeparator" w:id="0">
    <w:p w14:paraId="38D8642F" w14:textId="77777777" w:rsidR="00E90C89" w:rsidRDefault="00E90C8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10A1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B5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B243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C8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90C8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3BA401"/>
  <w15:chartTrackingRefBased/>
  <w15:docId w15:val="{5BE5B652-0CB2-488E-8CCF-B93D5B5A1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90C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2021-08-30T11:53:00Z</dcterms:created>
  <dcterms:modified xsi:type="dcterms:W3CDTF">2021-08-30T11:54:00Z</dcterms:modified>
</cp:coreProperties>
</file>